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575F9DCC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692A9B">
        <w:rPr>
          <w:rFonts w:ascii="Arial" w:hAnsi="Arial" w:cs="Arial"/>
          <w:sz w:val="20"/>
          <w:szCs w:val="20"/>
        </w:rPr>
        <w:t>6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692A9B">
        <w:rPr>
          <w:rFonts w:ascii="Arial" w:hAnsi="Arial" w:cs="Arial"/>
          <w:sz w:val="20"/>
          <w:szCs w:val="20"/>
        </w:rPr>
        <w:t>IT-hardware en Aanverwante dienst</w:t>
      </w:r>
      <w:r w:rsidR="006145D8">
        <w:rPr>
          <w:rFonts w:ascii="Arial" w:hAnsi="Arial" w:cs="Arial"/>
          <w:sz w:val="20"/>
          <w:szCs w:val="20"/>
        </w:rPr>
        <w:t>verlening</w:t>
      </w:r>
      <w:r w:rsidR="00692A9B">
        <w:rPr>
          <w:rFonts w:ascii="Arial" w:hAnsi="Arial" w:cs="Arial"/>
          <w:sz w:val="20"/>
          <w:szCs w:val="20"/>
        </w:rPr>
        <w:t xml:space="preserve"> van GGD Zuid-Limburg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52BCB63D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777CC4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>
        <w:rPr>
          <w:rFonts w:ascii="Arial" w:hAnsi="Arial" w:cs="Arial"/>
          <w:sz w:val="20"/>
          <w:szCs w:val="20"/>
        </w:rPr>
        <w:t>IT-hardware</w:t>
      </w:r>
      <w:r w:rsidR="00777CC4">
        <w:rPr>
          <w:rFonts w:ascii="Arial" w:hAnsi="Arial" w:cs="Arial"/>
          <w:sz w:val="20"/>
          <w:szCs w:val="20"/>
        </w:rPr>
        <w:t xml:space="preserve"> en Aanverwante dienst</w:t>
      </w:r>
      <w:r w:rsidR="006145D8">
        <w:rPr>
          <w:rFonts w:ascii="Arial" w:hAnsi="Arial" w:cs="Arial"/>
          <w:sz w:val="20"/>
          <w:szCs w:val="20"/>
        </w:rPr>
        <w:t>verlening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1</w:t>
      </w:r>
      <w:r w:rsidR="00777CC4">
        <w:rPr>
          <w:rFonts w:ascii="Arial" w:eastAsia="Calibri" w:hAnsi="Arial" w:cs="Arial"/>
          <w:sz w:val="20"/>
          <w:szCs w:val="20"/>
        </w:rPr>
        <w:t>4 maart</w:t>
      </w:r>
      <w:r>
        <w:rPr>
          <w:rFonts w:ascii="Arial" w:eastAsia="Calibri" w:hAnsi="Arial" w:cs="Arial"/>
          <w:sz w:val="20"/>
          <w:szCs w:val="20"/>
        </w:rPr>
        <w:t xml:space="preserve"> 2024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777CC4">
        <w:rPr>
          <w:rFonts w:ascii="Arial" w:eastAsia="Calibri" w:hAnsi="Arial" w:cs="Arial"/>
          <w:sz w:val="20"/>
          <w:szCs w:val="20"/>
        </w:rPr>
        <w:t>Raamovereenkomst</w:t>
      </w:r>
      <w:r w:rsidR="00524951">
        <w:rPr>
          <w:rFonts w:ascii="Arial" w:eastAsia="Calibri" w:hAnsi="Arial" w:cs="Arial"/>
          <w:sz w:val="20"/>
          <w:szCs w:val="20"/>
        </w:rPr>
        <w:t xml:space="preserve">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6145D8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6145D8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2F72B68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</w:t>
      </w:r>
      <w:proofErr w:type="spellStart"/>
      <w:r w:rsidRPr="00170F84">
        <w:rPr>
          <w:rFonts w:ascii="Arial" w:hAnsi="Arial" w:cs="Arial"/>
          <w:sz w:val="14"/>
          <w:szCs w:val="14"/>
        </w:rPr>
        <w:t>combinant</w:t>
      </w:r>
      <w:proofErr w:type="spellEnd"/>
      <w:r w:rsidRPr="00170F84">
        <w:rPr>
          <w:rFonts w:ascii="Arial" w:hAnsi="Arial" w:cs="Arial"/>
          <w:sz w:val="14"/>
          <w:szCs w:val="14"/>
        </w:rPr>
        <w:t>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BEDC" w14:textId="77777777" w:rsidR="00825DBC" w:rsidRDefault="00825DBC">
      <w:r>
        <w:separator/>
      </w:r>
    </w:p>
  </w:endnote>
  <w:endnote w:type="continuationSeparator" w:id="0">
    <w:p w14:paraId="7AB210DF" w14:textId="77777777" w:rsidR="00825DBC" w:rsidRDefault="0082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bookmarkStart w:id="4" w:name="bmAfzenderRegel1"/>
  <w:bookmarkEnd w:id="4"/>
  <w:p w14:paraId="60EA7085" w14:textId="77777777" w:rsidR="003474F5" w:rsidRDefault="003474F5" w:rsidP="00165B6B">
    <w:pPr>
      <w:pStyle w:val="Voettekst"/>
      <w:spacing w:line="6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46B9" w14:textId="77777777" w:rsidR="00825DBC" w:rsidRDefault="00825DBC">
      <w:r>
        <w:separator/>
      </w:r>
    </w:p>
  </w:footnote>
  <w:footnote w:type="continuationSeparator" w:id="0">
    <w:p w14:paraId="638C7DAC" w14:textId="77777777" w:rsidR="00825DBC" w:rsidRDefault="0082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6FC41FA6" w:rsidR="003474F5" w:rsidRDefault="00692A9B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51FF0D8D" wp14:editId="40B7C9F1">
                <wp:extent cx="1552575" cy="1224146"/>
                <wp:effectExtent l="0" t="0" r="0" b="0"/>
                <wp:docPr id="2002489333" name="Picture 10382329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618252" name="Picture 103823296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7590" cy="1228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5055344C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530D8"/>
    <w:rsid w:val="002A3132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145D8"/>
    <w:rsid w:val="00642CDE"/>
    <w:rsid w:val="0064561D"/>
    <w:rsid w:val="006474DA"/>
    <w:rsid w:val="00647D6B"/>
    <w:rsid w:val="006520A1"/>
    <w:rsid w:val="00657EEA"/>
    <w:rsid w:val="00662FE1"/>
    <w:rsid w:val="00681D1E"/>
    <w:rsid w:val="00692A9B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77CC4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0692426589274683A5090E780F99AE" ma:contentTypeVersion="6" ma:contentTypeDescription="Create a new document." ma:contentTypeScope="" ma:versionID="3d1942b31894d874abd6bbaf69420e10">
  <xsd:schema xmlns:xsd="http://www.w3.org/2001/XMLSchema" xmlns:xs="http://www.w3.org/2001/XMLSchema" xmlns:p="http://schemas.microsoft.com/office/2006/metadata/properties" xmlns:ns2="41b53395-aca3-4560-8e36-f9ba63c3a15f" xmlns:ns3="91019159-894a-43e4-9f72-e8a8e968efd2" targetNamespace="http://schemas.microsoft.com/office/2006/metadata/properties" ma:root="true" ma:fieldsID="f0aeaadcfedb9cf1860c45087be843f9" ns2:_="" ns3:_="">
    <xsd:import namespace="41b53395-aca3-4560-8e36-f9ba63c3a15f"/>
    <xsd:import namespace="91019159-894a-43e4-9f72-e8a8e968e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53395-aca3-4560-8e36-f9ba63c3a1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9159-894a-43e4-9f72-e8a8e968ef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41b53395-aca3-4560-8e36-f9ba63c3a15f"/>
    <ds:schemaRef ds:uri="http://purl.org/dc/elements/1.1/"/>
    <ds:schemaRef ds:uri="91019159-894a-43e4-9f72-e8a8e968efd2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BAA5E87-8A0C-445B-9AD2-93C30A85A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b53395-aca3-4560-8e36-f9ba63c3a15f"/>
    <ds:schemaRef ds:uri="91019159-894a-43e4-9f72-e8a8e968ef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</Template>
  <TotalTime>8</TotalTime>
  <Pages>1</Pages>
  <Words>425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9</cp:revision>
  <cp:lastPrinted>2014-05-22T08:45:00Z</cp:lastPrinted>
  <dcterms:created xsi:type="dcterms:W3CDTF">2024-01-10T14:51:00Z</dcterms:created>
  <dcterms:modified xsi:type="dcterms:W3CDTF">2024-03-14T09:16:00Z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0x010100E30692426589274683A5090E780F99AE</vt:lpwstr>
  </property>
</Properties>
</file>